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Penistone and Stocksbridge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Penistone and Stocksbridge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Penistone and Stocksbridge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Penistone and Stocksbridge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Penistone and Stocksbridge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Penistone and Stocksbridge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Penistone and Stocksbridge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Penistone and Stocksbridge is estimated to be </w:t>
      </w:r>
      <w:r w:rsidRPr="00773DF7">
        <w:rPr>
          <w:rFonts w:ascii="Libre Franklin Light" w:eastAsia="Times New Roman" w:hAnsi="Libre Franklin Light" w:cs="Calibri Light"/>
          <w:b/>
          <w:bCs/>
          <w:color w:val="C45911" w:themeColor="accent2" w:themeShade="BF"/>
        </w:rPr>
        <w:t xml:space="preserve">£1,109,373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Penistone and Stocksbridge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Penistone and Stocksbridge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Penistone and Stocksbridge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Penistone and Stocksbridge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enistone and Stocksb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Penistone and Stocksbridge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enistone and Stocksb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Penistone and Stocksbridge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Penistone and Stocksbridge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enistone and Stocksb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Penistone and Stocksbridge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Penistone and Stocksbridge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Penistone and Stocksbridge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Penistone and Stocksbridge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Penistone and Stocksbridge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Penistone and Stocksbridge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£1,109,373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Penistone and Stocksbridge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£18,070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£373,695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£26,770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£7,529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£13,803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£669,506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£1,109,373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Penistone and Stocksbridge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Penistone and Stocksbridge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Penistone and Stocksbridge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Penistone and Stocksbridge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Penistone and Stocksbridge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Penistone and Stocksbridge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Penistone and Stocksbridge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Penistone and Stocksbridge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Penistone and Stocksbridge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Penistone and Stocksbridge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Penistone and Stocksbridge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Penistone and Stocksbridge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2B87B38-1A27-41C5-B46C-CAA4B48729C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